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0A" w:rsidRPr="005112CC" w:rsidRDefault="000B46FD" w:rsidP="000B46FD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5112CC">
        <w:rPr>
          <w:rFonts w:asciiTheme="majorHAnsi" w:hAnsiTheme="majorHAnsi"/>
          <w:b/>
          <w:sz w:val="32"/>
          <w:szCs w:val="32"/>
        </w:rPr>
        <w:t>КРАЙНО ОТБОРНО КЛАСИРАНЕ УЧЕНИЦИ ДЛОП 2021 г.</w:t>
      </w:r>
    </w:p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9720" w:type="dxa"/>
        <w:tblInd w:w="-162" w:type="dxa"/>
        <w:tblLook w:val="04A0" w:firstRow="1" w:lastRow="0" w:firstColumn="1" w:lastColumn="0" w:noHBand="0" w:noVBand="1"/>
      </w:tblPr>
      <w:tblGrid>
        <w:gridCol w:w="815"/>
        <w:gridCol w:w="2965"/>
        <w:gridCol w:w="1980"/>
        <w:gridCol w:w="2160"/>
        <w:gridCol w:w="1800"/>
      </w:tblGrid>
      <w:tr w:rsidR="000B46FD" w:rsidRPr="000B46FD" w:rsidTr="005112CC">
        <w:trPr>
          <w:trHeight w:val="3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B46FD" w:rsidRPr="005112CC" w:rsidRDefault="000B46FD" w:rsidP="000B46FD">
            <w:pPr>
              <w:spacing w:line="360" w:lineRule="auto"/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B46FD" w:rsidRPr="005112CC" w:rsidRDefault="000B46FD" w:rsidP="000B46FD">
            <w:pPr>
              <w:spacing w:line="360" w:lineRule="auto"/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B46FD" w:rsidRPr="005112CC" w:rsidRDefault="000B46FD" w:rsidP="000B46FD">
            <w:pPr>
              <w:spacing w:line="360" w:lineRule="auto"/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color w:val="000000"/>
                <w:sz w:val="32"/>
                <w:szCs w:val="32"/>
                <w:lang w:val="en-US" w:eastAsia="en-US"/>
              </w:rPr>
              <w:t>1 КРЪГ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B46FD" w:rsidRPr="005112CC" w:rsidRDefault="000B46FD" w:rsidP="000B46FD">
            <w:pPr>
              <w:spacing w:line="360" w:lineRule="auto"/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color w:val="000000"/>
                <w:sz w:val="32"/>
                <w:szCs w:val="32"/>
                <w:lang w:val="en-US" w:eastAsia="en-US"/>
              </w:rPr>
              <w:t>2 КРЪГ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B46FD" w:rsidRPr="005112CC" w:rsidRDefault="000B46FD" w:rsidP="000B46FD">
            <w:pPr>
              <w:spacing w:line="360" w:lineRule="auto"/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color w:val="000000"/>
                <w:sz w:val="32"/>
                <w:szCs w:val="32"/>
                <w:lang w:val="en-US" w:eastAsia="en-US"/>
              </w:rPr>
              <w:t>ОБЩО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ЛОК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ОМОТИВ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58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95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МИЗИЯ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35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ЛАУТА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 АРМИ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35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ПЪРВЕ</w:t>
            </w:r>
            <w:r w:rsidRPr="005112CC">
              <w:rPr>
                <w:bCs/>
                <w:sz w:val="32"/>
                <w:szCs w:val="32"/>
                <w:lang w:eastAsia="en-US"/>
              </w:rPr>
              <w:t>НЕЦ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26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КИКО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23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21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ЛЕВ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СКИ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19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РУСЕ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16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САМОК</w:t>
            </w:r>
            <w:r w:rsidRPr="005112CC">
              <w:rPr>
                <w:bCs/>
                <w:sz w:val="32"/>
                <w:szCs w:val="32"/>
                <w:lang w:eastAsia="en-US"/>
              </w:rPr>
              <w:t>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16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ДОБРУ</w:t>
            </w:r>
            <w:r w:rsidRPr="005112CC">
              <w:rPr>
                <w:bCs/>
                <w:sz w:val="32"/>
                <w:szCs w:val="32"/>
                <w:lang w:eastAsia="en-US"/>
              </w:rPr>
              <w:t>ДЖА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15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БЕЛАС</w:t>
            </w:r>
            <w:r w:rsidRPr="005112CC">
              <w:rPr>
                <w:bCs/>
                <w:sz w:val="32"/>
                <w:szCs w:val="32"/>
                <w:lang w:eastAsia="en-US"/>
              </w:rPr>
              <w:t>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12</w:t>
            </w:r>
          </w:p>
        </w:tc>
      </w:tr>
      <w:tr w:rsidR="000B46FD" w:rsidRPr="000B46FD" w:rsidTr="005112CC">
        <w:trPr>
          <w:trHeight w:val="3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ТАЛАН</w:t>
            </w:r>
            <w:r w:rsidRPr="005112CC">
              <w:rPr>
                <w:bCs/>
                <w:sz w:val="32"/>
                <w:szCs w:val="32"/>
                <w:lang w:eastAsia="en-US"/>
              </w:rPr>
              <w:t>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ДОРОС</w:t>
            </w:r>
            <w:r w:rsidRPr="005112CC">
              <w:rPr>
                <w:bCs/>
                <w:sz w:val="32"/>
                <w:szCs w:val="32"/>
                <w:lang w:eastAsia="en-US"/>
              </w:rPr>
              <w:t>ТОЛ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СТОРМ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9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ПИРИН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8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ЛЪВОВ</w:t>
            </w:r>
            <w:r w:rsidRPr="005112CC">
              <w:rPr>
                <w:bCs/>
                <w:sz w:val="32"/>
                <w:szCs w:val="32"/>
                <w:lang w:eastAsia="en-US"/>
              </w:rPr>
              <w:t>ЕТЕ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8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17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ПОБЕДА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7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18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СВ ХС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7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ЛАДИМ</w:t>
            </w:r>
            <w:r w:rsidRPr="005112CC">
              <w:rPr>
                <w:bCs/>
                <w:sz w:val="32"/>
                <w:szCs w:val="32"/>
                <w:lang w:eastAsia="en-US"/>
              </w:rPr>
              <w:t>ЕКС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lastRenderedPageBreak/>
              <w:t>20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АСК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СЛ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21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ВАРНА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22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СТ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АРА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ЗАГ</w:t>
            </w:r>
            <w:r w:rsidRPr="005112CC">
              <w:rPr>
                <w:bCs/>
                <w:sz w:val="32"/>
                <w:szCs w:val="32"/>
                <w:lang w:eastAsia="en-US"/>
              </w:rPr>
              <w:t>ОРА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6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23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Ч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ЕРВЕН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БРЯГ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5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24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СП</w:t>
            </w:r>
            <w:r w:rsidRPr="005112CC">
              <w:rPr>
                <w:bCs/>
                <w:sz w:val="32"/>
                <w:szCs w:val="32"/>
                <w:lang w:eastAsia="en-US"/>
              </w:rPr>
              <w:t>АРТАК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 xml:space="preserve"> ПЛ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5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25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26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СЛАВИ</w:t>
            </w:r>
            <w:r w:rsidRPr="005112CC">
              <w:rPr>
                <w:bCs/>
                <w:sz w:val="32"/>
                <w:szCs w:val="32"/>
                <w:lang w:eastAsia="en-US"/>
              </w:rPr>
              <w:t>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27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БАЛКАН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28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БОРУЙ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29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ЛОК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ОМОТИВ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РС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30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АПРИЛЕЦ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31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32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ШУМЕНГРУП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33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КОРНЕ</w:t>
            </w:r>
            <w:r w:rsidRPr="005112CC">
              <w:rPr>
                <w:bCs/>
                <w:sz w:val="32"/>
                <w:szCs w:val="32"/>
                <w:lang w:eastAsia="en-US"/>
              </w:rPr>
              <w:t>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34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ЯМБОЛ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35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МИН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ЬОР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ПК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36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АРДА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37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ЛОКО</w:t>
            </w:r>
            <w:r w:rsidRPr="005112CC">
              <w:rPr>
                <w:bCs/>
                <w:sz w:val="32"/>
                <w:szCs w:val="32"/>
                <w:lang w:eastAsia="en-US"/>
              </w:rPr>
              <w:t>МОТИВ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 xml:space="preserve"> 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38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ЮНАЙТЕД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39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Ч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ЕРНО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М</w:t>
            </w:r>
            <w:r w:rsidRPr="005112CC">
              <w:rPr>
                <w:bCs/>
                <w:sz w:val="32"/>
                <w:szCs w:val="32"/>
                <w:lang w:eastAsia="en-US"/>
              </w:rPr>
              <w:t>ОРЕ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 xml:space="preserve"> ВН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40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БУРГАС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41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КПВ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lastRenderedPageBreak/>
              <w:t>42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ОЛИМП</w:t>
            </w:r>
            <w:r w:rsidRPr="005112CC">
              <w:rPr>
                <w:bCs/>
                <w:sz w:val="32"/>
                <w:szCs w:val="32"/>
                <w:lang w:eastAsia="en-US"/>
              </w:rPr>
              <w:t>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43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ТРАКИЕЦ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44</w:t>
            </w:r>
          </w:p>
        </w:tc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ДОБРИЧ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45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СП</w:t>
            </w:r>
            <w:r w:rsidRPr="005112CC">
              <w:rPr>
                <w:bCs/>
                <w:sz w:val="32"/>
                <w:szCs w:val="32"/>
                <w:lang w:eastAsia="en-US"/>
              </w:rPr>
              <w:t xml:space="preserve">АРТА </w:t>
            </w:r>
            <w:r w:rsidRPr="005112CC">
              <w:rPr>
                <w:bCs/>
                <w:sz w:val="32"/>
                <w:szCs w:val="32"/>
                <w:lang w:val="en-US" w:eastAsia="en-US"/>
              </w:rPr>
              <w:t>МОН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46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СПАРТАК ДД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0B46FD" w:rsidRPr="000B46FD" w:rsidTr="005112CC">
        <w:trPr>
          <w:trHeight w:val="31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spacing w:line="360" w:lineRule="auto"/>
              <w:rPr>
                <w:sz w:val="32"/>
                <w:szCs w:val="32"/>
                <w:lang w:val="en-US" w:eastAsia="en-US"/>
              </w:rPr>
            </w:pPr>
            <w:r w:rsidRPr="005112CC">
              <w:rPr>
                <w:sz w:val="32"/>
                <w:szCs w:val="32"/>
                <w:lang w:val="en-US" w:eastAsia="en-US"/>
              </w:rPr>
              <w:t>47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ХАСКОВО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FD" w:rsidRPr="005112CC" w:rsidRDefault="000B46FD" w:rsidP="005112CC">
            <w:pPr>
              <w:jc w:val="center"/>
              <w:rPr>
                <w:bCs/>
                <w:sz w:val="32"/>
                <w:szCs w:val="32"/>
                <w:lang w:val="en-US" w:eastAsia="en-US"/>
              </w:rPr>
            </w:pPr>
            <w:r w:rsidRPr="005112CC">
              <w:rPr>
                <w:bCs/>
                <w:sz w:val="32"/>
                <w:szCs w:val="32"/>
                <w:lang w:val="en-US" w:eastAsia="en-US"/>
              </w:rPr>
              <w:t>0</w:t>
            </w:r>
          </w:p>
        </w:tc>
      </w:tr>
    </w:tbl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0B46FD" w:rsidRDefault="000B46FD" w:rsidP="009D4A96">
      <w:pPr>
        <w:spacing w:line="360" w:lineRule="auto"/>
        <w:rPr>
          <w:rFonts w:asciiTheme="majorHAnsi" w:hAnsiTheme="majorHAnsi"/>
          <w:b/>
          <w:sz w:val="28"/>
          <w:szCs w:val="28"/>
        </w:rPr>
      </w:pPr>
    </w:p>
    <w:p w:rsidR="009D4A96" w:rsidRPr="000B46FD" w:rsidRDefault="009D4A96" w:rsidP="009D4A96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БФБокс</w:t>
      </w:r>
      <w:bookmarkStart w:id="0" w:name="_GoBack"/>
      <w:bookmarkEnd w:id="0"/>
    </w:p>
    <w:sectPr w:rsidR="009D4A96" w:rsidRPr="000B46FD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E86" w:rsidRDefault="00414E86" w:rsidP="00144764">
      <w:r>
        <w:separator/>
      </w:r>
    </w:p>
  </w:endnote>
  <w:endnote w:type="continuationSeparator" w:id="0">
    <w:p w:rsidR="00414E86" w:rsidRDefault="00414E86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E86" w:rsidRDefault="00414E86" w:rsidP="00144764">
      <w:r>
        <w:separator/>
      </w:r>
    </w:p>
  </w:footnote>
  <w:footnote w:type="continuationSeparator" w:id="0">
    <w:p w:rsidR="00414E86" w:rsidRDefault="00414E86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B46FD"/>
    <w:rsid w:val="000F0F1A"/>
    <w:rsid w:val="00144764"/>
    <w:rsid w:val="002A4A8E"/>
    <w:rsid w:val="003874E4"/>
    <w:rsid w:val="00414E86"/>
    <w:rsid w:val="005112CC"/>
    <w:rsid w:val="00570DB0"/>
    <w:rsid w:val="00576D0A"/>
    <w:rsid w:val="00606305"/>
    <w:rsid w:val="006D1ED9"/>
    <w:rsid w:val="007077B0"/>
    <w:rsid w:val="0073702F"/>
    <w:rsid w:val="0076018A"/>
    <w:rsid w:val="00853C82"/>
    <w:rsid w:val="008D6042"/>
    <w:rsid w:val="00917784"/>
    <w:rsid w:val="00920FBF"/>
    <w:rsid w:val="009D4A96"/>
    <w:rsid w:val="00A25AD5"/>
    <w:rsid w:val="00AB28A5"/>
    <w:rsid w:val="00B50314"/>
    <w:rsid w:val="00B555A9"/>
    <w:rsid w:val="00B5771A"/>
    <w:rsid w:val="00C73178"/>
    <w:rsid w:val="00C87FD3"/>
    <w:rsid w:val="00CB5611"/>
    <w:rsid w:val="00CE162C"/>
    <w:rsid w:val="00D876C6"/>
    <w:rsid w:val="00E1287C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592EC"/>
  <w15:docId w15:val="{F505DC94-AC34-40DE-B19F-CD37C091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3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</cp:revision>
  <cp:lastPrinted>2021-03-05T11:43:00Z</cp:lastPrinted>
  <dcterms:created xsi:type="dcterms:W3CDTF">2021-11-24T08:51:00Z</dcterms:created>
  <dcterms:modified xsi:type="dcterms:W3CDTF">2021-11-24T13:36:00Z</dcterms:modified>
</cp:coreProperties>
</file>